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EF32E" w14:textId="77777777" w:rsidR="00F31274" w:rsidRDefault="00F31274" w:rsidP="00F31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KYRKEBY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0F93ECD4" w14:textId="77777777" w:rsidR="00F31274" w:rsidRDefault="00F31274" w:rsidP="00F31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Chaplain.</w:t>
      </w:r>
    </w:p>
    <w:p w14:paraId="38F12E93" w14:textId="77777777" w:rsidR="00F31274" w:rsidRDefault="00F31274" w:rsidP="00F31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9481AA" w14:textId="77777777" w:rsidR="00F31274" w:rsidRDefault="00F31274" w:rsidP="00F31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3F1C71" w14:textId="77777777" w:rsidR="00F31274" w:rsidRDefault="00F31274" w:rsidP="00F31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B32F20C" w14:textId="77777777" w:rsidR="00F31274" w:rsidRDefault="00F31274" w:rsidP="00F31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3C7C656A" w14:textId="77777777" w:rsidR="00F31274" w:rsidRDefault="00F31274" w:rsidP="00F31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0B4B700C" w14:textId="77777777" w:rsidR="00F31274" w:rsidRDefault="00F31274" w:rsidP="00F3127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68163C59" w14:textId="77777777" w:rsidR="00F31274" w:rsidRDefault="00F31274" w:rsidP="00F3127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London, 2012, p.66)</w:t>
      </w:r>
    </w:p>
    <w:p w14:paraId="381600D1" w14:textId="77777777" w:rsidR="00F31274" w:rsidRDefault="00F31274" w:rsidP="00F31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2A2DA3" w14:textId="77777777" w:rsidR="00F31274" w:rsidRDefault="00F31274" w:rsidP="00F31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25ACA4" w14:textId="77777777" w:rsidR="00F31274" w:rsidRDefault="00F31274" w:rsidP="00F31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2021</w:t>
      </w:r>
    </w:p>
    <w:p w14:paraId="12A499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927DE" w14:textId="77777777" w:rsidR="00F31274" w:rsidRDefault="00F31274" w:rsidP="009139A6">
      <w:r>
        <w:separator/>
      </w:r>
    </w:p>
  </w:endnote>
  <w:endnote w:type="continuationSeparator" w:id="0">
    <w:p w14:paraId="2E445B99" w14:textId="77777777" w:rsidR="00F31274" w:rsidRDefault="00F312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14D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8D67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992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04AAA" w14:textId="77777777" w:rsidR="00F31274" w:rsidRDefault="00F31274" w:rsidP="009139A6">
      <w:r>
        <w:separator/>
      </w:r>
    </w:p>
  </w:footnote>
  <w:footnote w:type="continuationSeparator" w:id="0">
    <w:p w14:paraId="388DAF63" w14:textId="77777777" w:rsidR="00F31274" w:rsidRDefault="00F312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5D0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4F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86C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27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31274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CF30C"/>
  <w15:chartTrackingRefBased/>
  <w15:docId w15:val="{89287845-4F6E-4137-B14D-C3FA249C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2021-04-29T20:58:00Z</dcterms:created>
  <dcterms:modified xsi:type="dcterms:W3CDTF">2021-04-29T20:59:00Z</dcterms:modified>
</cp:coreProperties>
</file>